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91B91" w14:textId="77777777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LEDES</w:t>
      </w:r>
      <w:r>
        <w:rPr>
          <w:rFonts w:cs="Times New Roman"/>
          <w:szCs w:val="24"/>
        </w:rPr>
        <w:t xml:space="preserve">      (fl.1438)</w:t>
      </w:r>
    </w:p>
    <w:p w14:paraId="7E13465D" w14:textId="4800D6A6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r>
        <w:rPr>
          <w:rFonts w:cs="Times New Roman"/>
          <w:szCs w:val="24"/>
        </w:rPr>
        <w:t>S</w:t>
      </w:r>
      <w:r>
        <w:rPr>
          <w:rFonts w:cs="Times New Roman"/>
          <w:szCs w:val="24"/>
        </w:rPr>
        <w:t>tamford, Lincolnshire.</w:t>
      </w:r>
    </w:p>
    <w:p w14:paraId="447F62EF" w14:textId="77777777" w:rsidR="008305CA" w:rsidRDefault="008305CA" w:rsidP="008305CA">
      <w:pPr>
        <w:pStyle w:val="NoSpacing"/>
        <w:rPr>
          <w:rFonts w:cs="Times New Roman"/>
          <w:szCs w:val="24"/>
        </w:rPr>
      </w:pPr>
    </w:p>
    <w:p w14:paraId="6603530C" w14:textId="77777777" w:rsidR="008305CA" w:rsidRDefault="008305CA" w:rsidP="008305CA">
      <w:pPr>
        <w:pStyle w:val="NoSpacing"/>
        <w:rPr>
          <w:rFonts w:cs="Times New Roman"/>
          <w:szCs w:val="24"/>
        </w:rPr>
      </w:pPr>
    </w:p>
    <w:p w14:paraId="2895E69A" w14:textId="77777777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Oct.1438</w:t>
      </w:r>
      <w:r>
        <w:rPr>
          <w:rFonts w:cs="Times New Roman"/>
          <w:szCs w:val="24"/>
        </w:rPr>
        <w:tab/>
        <w:t>He was a juror on the inquisition post mortem held in Stamford into</w:t>
      </w:r>
    </w:p>
    <w:p w14:paraId="19BC635C" w14:textId="77777777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6B3C89D9" w14:textId="77777777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C3309">
          <w:rPr>
            <w:rStyle w:val="Hyperlink"/>
            <w:rFonts w:cs="Times New Roman"/>
            <w:szCs w:val="24"/>
          </w:rPr>
          <w:t>https://inquisitionspostmortem.ac.uk/view/inquisition/25-227/</w:t>
        </w:r>
      </w:hyperlink>
      <w:r>
        <w:rPr>
          <w:rFonts w:cs="Times New Roman"/>
          <w:szCs w:val="24"/>
        </w:rPr>
        <w:t xml:space="preserve"> )</w:t>
      </w:r>
    </w:p>
    <w:p w14:paraId="0C814A56" w14:textId="77777777" w:rsidR="008305CA" w:rsidRDefault="008305CA" w:rsidP="008305CA">
      <w:pPr>
        <w:pStyle w:val="NoSpacing"/>
        <w:rPr>
          <w:rFonts w:cs="Times New Roman"/>
          <w:szCs w:val="24"/>
        </w:rPr>
      </w:pPr>
    </w:p>
    <w:p w14:paraId="570D8C7F" w14:textId="77777777" w:rsidR="008305CA" w:rsidRDefault="008305CA" w:rsidP="008305CA">
      <w:pPr>
        <w:pStyle w:val="NoSpacing"/>
        <w:rPr>
          <w:rFonts w:cs="Times New Roman"/>
          <w:szCs w:val="24"/>
        </w:rPr>
      </w:pPr>
    </w:p>
    <w:p w14:paraId="3DD3DA60" w14:textId="77777777" w:rsidR="008305CA" w:rsidRDefault="008305CA" w:rsidP="008305C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2023</w:t>
      </w:r>
    </w:p>
    <w:p w14:paraId="236200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C1AE" w14:textId="77777777" w:rsidR="008305CA" w:rsidRDefault="008305CA" w:rsidP="009139A6">
      <w:r>
        <w:separator/>
      </w:r>
    </w:p>
  </w:endnote>
  <w:endnote w:type="continuationSeparator" w:id="0">
    <w:p w14:paraId="09419D67" w14:textId="77777777" w:rsidR="008305CA" w:rsidRDefault="008305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24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9DB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C09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D5A8" w14:textId="77777777" w:rsidR="008305CA" w:rsidRDefault="008305CA" w:rsidP="009139A6">
      <w:r>
        <w:separator/>
      </w:r>
    </w:p>
  </w:footnote>
  <w:footnote w:type="continuationSeparator" w:id="0">
    <w:p w14:paraId="36B8AF5E" w14:textId="77777777" w:rsidR="008305CA" w:rsidRDefault="008305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E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A8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A8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5CA"/>
    <w:rsid w:val="000666E0"/>
    <w:rsid w:val="002510B7"/>
    <w:rsid w:val="005C130B"/>
    <w:rsid w:val="00826F5C"/>
    <w:rsid w:val="008305C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3E05F"/>
  <w15:chartTrackingRefBased/>
  <w15:docId w15:val="{A027622B-F146-4F10-AE67-675D8847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05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2023-11-29T21:21:00Z</dcterms:created>
  <dcterms:modified xsi:type="dcterms:W3CDTF">2023-11-29T21:22:00Z</dcterms:modified>
</cp:coreProperties>
</file>